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5812"/>
        <w:gridCol w:w="3686"/>
      </w:tblGrid>
      <w:tr w:rsidR="002F054A" w:rsidRPr="003B7C5A" w:rsidTr="00F34872">
        <w:trPr>
          <w:trHeight w:val="671"/>
          <w:tblHeader/>
        </w:trPr>
        <w:tc>
          <w:tcPr>
            <w:tcW w:w="949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0E545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F34872" w:rsidRPr="003B7C5A" w:rsidTr="00F34872">
        <w:trPr>
          <w:trHeight w:val="530"/>
          <w:tblHeader/>
        </w:trPr>
        <w:tc>
          <w:tcPr>
            <w:tcW w:w="9498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F34872" w:rsidRPr="003B7C5A" w:rsidRDefault="00F34872" w:rsidP="00F3487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348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5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348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ระดับความสำเร็จของการจัดทำหนังสือแจ้งตอบผลการเทียบคุณวุฒิ กรณีเป็นคุณวุฒิเดียวกับที่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348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เคยมีการพิจารณามาแล้วและมีเอกสารครบถ้วนสมบูรณ์ และไม่ใช่คุณวุฒิระดับปริญญาเอก/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3487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แจ้งขอข้อมูลเพิ่มเติมกรณีเอกสารข้อมูลไม่ครบถ้วน</w:t>
            </w:r>
          </w:p>
        </w:tc>
      </w:tr>
      <w:tr w:rsidR="002F054A" w:rsidRPr="003B7C5A" w:rsidTr="00A155E3">
        <w:tc>
          <w:tcPr>
            <w:tcW w:w="5812" w:type="dxa"/>
            <w:tcBorders>
              <w:top w:val="single" w:sz="4" w:space="0" w:color="auto"/>
              <w:right w:val="nil"/>
            </w:tcBorders>
          </w:tcPr>
          <w:p w:rsidR="00E74680" w:rsidRDefault="002F054A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749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รื่นอบเชย </w:t>
            </w:r>
          </w:p>
          <w:p w:rsidR="00453A01" w:rsidRPr="00E74680" w:rsidRDefault="00E74680" w:rsidP="00E74680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0749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นางสาวจันทร์สุดา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นกน้อย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74680" w:rsidRDefault="002F054A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53A01" w:rsidRPr="00E74680" w:rsidRDefault="00E74680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2F054A" w:rsidRPr="003B7C5A" w:rsidTr="00A155E3">
        <w:tc>
          <w:tcPr>
            <w:tcW w:w="5812" w:type="dxa"/>
            <w:tcBorders>
              <w:right w:val="nil"/>
            </w:tcBorders>
          </w:tcPr>
          <w:p w:rsidR="006C7B37" w:rsidRPr="00E74680" w:rsidRDefault="002F054A" w:rsidP="006707C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746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นางสาวกาญจนา  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วิสูตรสกุลศักดิ์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E7468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2"/>
          </w:tcPr>
          <w:p w:rsidR="002F054A" w:rsidRPr="003B7C5A" w:rsidRDefault="002F054A" w:rsidP="00F34872">
            <w:pPr>
              <w:spacing w:after="24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E6948" w:rsidRPr="00F670A8" w:rsidRDefault="009E6948" w:rsidP="00F34872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ระดับความสำเร็จของการจัดทำหนังสือแจ้งขอข้อมูลเพิ่มเติม ตอบผลการเทียบคุณวุฒิ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เป็นการดำเนินการ</w:t>
            </w:r>
            <w:r w:rsidR="00FE5E0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เพื่อพิจารณาคุณวุฒิให้แก่ผู้สำเร็จการศึกษาระดับอุดมศึกษาจากต่างประเทศ</w:t>
            </w:r>
            <w:r w:rsidRPr="00C7023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  <w:lang w:val="en-GB"/>
              </w:rPr>
              <w:t>ที่มา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ยื่นคำร้องขอเทียบคุณวุฒิว่าเทียบได้ระดับใดตามเกณฑ์มาตรฐานหลักสูตรระดับอุดมศึกษาของกระทรวงศึกษาธิการ โดยดำเนินการตามประกาศคณะกรรมการการอุดมศึกษา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แนวทางการพิจารณาคุณวุฒิผู้สำเร็จการศึกษาระดับอุดมศึกษาจากต่างประเทศ </w:t>
            </w:r>
            <w:r w:rsidR="00FE5E0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พ.ศ.</w:t>
            </w:r>
            <w:r w:rsidR="00F3487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2549 และจัดทำ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หนังสือขอข้อมูลเพิ่มเติม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หนังสือแจ้งผลการเทียบคุณวุฒิดังกล่าวให้แก่ผู้ยื่นคำร้องทราบ โดยคำร้องขอเทียบคุณวุฒิต้องแนบเอกสารประกอบการพิจารณาครบถ้วนสมบูรณ์</w:t>
            </w:r>
          </w:p>
          <w:p w:rsidR="00260B00" w:rsidRPr="006C7B37" w:rsidRDefault="009E6948" w:rsidP="00F34872">
            <w:pPr>
              <w:tabs>
                <w:tab w:val="left" w:pos="626"/>
              </w:tabs>
              <w:spacing w:after="240"/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  <w:lang w:val="en-GB"/>
              </w:rPr>
              <w:t>คำร้องขอเทียบคุณวุฒิ หมายถึง ใบคำร้องแสดงความประสงค์ขอให้ สกอ. พิจารณาเทียบคุณวุฒิ</w:t>
            </w:r>
            <w:r w:rsidRPr="00F670A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 xml:space="preserve"> ระดับอุดมศึกษาจากต่างประเทศ โดยผู้ยื่นคำร้อง คือ ผู้สำเร็จการศึกษาระดับอุดมศึกษาจากต่างประเทศ หรือผู้รับมอบอำนาจจากเจ้าของวุฒิ หรือ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>จาก</w:t>
            </w:r>
            <w:r w:rsidRPr="00F670A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>สถาบันอุดมศึกษา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2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4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3"/>
              <w:gridCol w:w="7343"/>
            </w:tblGrid>
            <w:tr w:rsidR="00A155E3" w:rsidRPr="003B7C5A" w:rsidTr="00F34872">
              <w:trPr>
                <w:trHeight w:val="454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E6948" w:rsidRPr="003B7C5A" w:rsidTr="00F34872">
              <w:trPr>
                <w:trHeight w:val="907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ind w:left="-29" w:firstLine="2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80 ดำเนินการจัดทำหนังสือแจ้งขอข้อมูลเพิ่มเติม/แจ้งตอบผลการเทียบคุณวุฒิแล้วเสร็จภายใน 20 วันทำการ </w:t>
                  </w:r>
                </w:p>
              </w:tc>
            </w:tr>
            <w:tr w:rsidR="009E6948" w:rsidRPr="003B7C5A" w:rsidTr="00F34872">
              <w:trPr>
                <w:trHeight w:val="907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9E6948" w:rsidRPr="003B7C5A" w:rsidTr="00F34872">
              <w:trPr>
                <w:trHeight w:val="907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9E6948" w:rsidRPr="003B7C5A" w:rsidTr="00F34872">
              <w:trPr>
                <w:trHeight w:val="907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70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  <w:tr w:rsidR="009E6948" w:rsidRPr="003B7C5A" w:rsidTr="00F34872">
              <w:trPr>
                <w:trHeight w:val="907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</w:tbl>
          <w:p w:rsidR="00EA217A" w:rsidRPr="00DE6CC4" w:rsidRDefault="00EA217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FE5E05">
        <w:trPr>
          <w:trHeight w:val="3654"/>
        </w:trPr>
        <w:tc>
          <w:tcPr>
            <w:tcW w:w="9498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739"/>
              <w:gridCol w:w="1418"/>
              <w:gridCol w:w="1276"/>
              <w:gridCol w:w="1387"/>
              <w:gridCol w:w="1433"/>
            </w:tblGrid>
            <w:tr w:rsidR="002F054A" w:rsidRPr="003B7C5A" w:rsidTr="00FE5E05">
              <w:trPr>
                <w:trHeight w:val="902"/>
                <w:jc w:val="center"/>
              </w:trPr>
              <w:tc>
                <w:tcPr>
                  <w:tcW w:w="37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418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3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FE5E05">
              <w:trPr>
                <w:trHeight w:val="2127"/>
                <w:jc w:val="center"/>
              </w:trPr>
              <w:tc>
                <w:tcPr>
                  <w:tcW w:w="3739" w:type="dxa"/>
                </w:tcPr>
                <w:p w:rsidR="004032BC" w:rsidRPr="00FE5E05" w:rsidRDefault="009E6948" w:rsidP="00FE5E0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FE5E05">
                    <w:rPr>
                      <w:rFonts w:ascii="TH SarabunPSK" w:hAnsi="TH SarabunPSK" w:cs="TH SarabunPSK"/>
                      <w:sz w:val="30"/>
                      <w:szCs w:val="30"/>
                      <w:cs/>
                      <w:lang w:val="en-GB"/>
                    </w:rPr>
                    <w:t>ระดับความสำเร็จของการจัดทำหนังสือแจ้งตอบผลการเทียบ</w:t>
                  </w:r>
                  <w:r w:rsidRPr="00FE5E0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  <w:lang w:val="en-GB"/>
                    </w:rPr>
                    <w:t>คุณ</w:t>
                  </w:r>
                  <w:r w:rsidRPr="00FE5E05">
                    <w:rPr>
                      <w:rFonts w:ascii="TH SarabunPSK" w:hAnsi="TH SarabunPSK" w:cs="TH SarabunPSK"/>
                      <w:sz w:val="30"/>
                      <w:szCs w:val="30"/>
                      <w:cs/>
                      <w:lang w:val="en-GB"/>
                    </w:rPr>
                    <w:t>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      </w:r>
                  <w:r w:rsidRPr="00FE5E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/แจ้ง</w:t>
                  </w:r>
                  <w:r w:rsidRPr="00FE5E05">
                    <w:rPr>
                      <w:rFonts w:ascii="TH SarabunPSK" w:hAnsi="TH SarabunPSK" w:cs="TH SarabunPSK"/>
                      <w:sz w:val="30"/>
                      <w:szCs w:val="30"/>
                      <w:cs/>
                      <w:lang w:val="en-GB"/>
                    </w:rPr>
                    <w:t>ขอข้อมูลเพิ่มเติม</w:t>
                  </w:r>
                  <w:r w:rsidRPr="00FE5E0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กรณีเอกสารข้อมูลไม่ครบถ้วน</w:t>
                  </w:r>
                </w:p>
              </w:tc>
              <w:tc>
                <w:tcPr>
                  <w:tcW w:w="1418" w:type="dxa"/>
                </w:tcPr>
                <w:p w:rsidR="004032BC" w:rsidRPr="00AC4F8B" w:rsidRDefault="00C9491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9E6948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3487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3487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F34872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FE5E05">
        <w:trPr>
          <w:trHeight w:val="1694"/>
        </w:trPr>
        <w:tc>
          <w:tcPr>
            <w:tcW w:w="9498" w:type="dxa"/>
            <w:gridSpan w:val="2"/>
          </w:tcPr>
          <w:p w:rsidR="00FE5E05" w:rsidRDefault="003B7C5A" w:rsidP="00FE5E05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FE5E05" w:rsidP="00FE5E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BC590C">
              <w:rPr>
                <w:rFonts w:ascii="TH SarabunPSK" w:hAnsi="TH SarabunPSK" w:cs="TH SarabunPSK"/>
                <w:sz w:val="30"/>
                <w:szCs w:val="30"/>
                <w:cs/>
              </w:rPr>
              <w:t>การจัดทำหนังสือแจ้งขอข้อมูลเพิ่มเติม ตอบผลการเทียบวุฒิ กรณีเป็นคุณวุฒิเดียวกับที่เคยมีการพิจารณามาแล้ว และมีเอกสารครบถ้วน สมบูรณ์ และไม่ใช่คุณวุฒิระดับปริญญาเอก คิดเป็นร้อยละ 86.</w:t>
            </w:r>
            <w:r w:rsidRPr="00BC590C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BC590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ในการจัดทำหนังสือแจ้งขอข้อมูลเพิ่มเติม/แจ้งตอบผลการเทียบคุณวุฒิแล้วเสร็จภายใน 7 วันทำการ</w:t>
            </w:r>
          </w:p>
        </w:tc>
      </w:tr>
      <w:tr w:rsidR="003B7C5A" w:rsidRPr="003B7C5A" w:rsidTr="00FE5E05">
        <w:trPr>
          <w:trHeight w:val="1191"/>
        </w:trPr>
        <w:tc>
          <w:tcPr>
            <w:tcW w:w="9498" w:type="dxa"/>
            <w:gridSpan w:val="2"/>
          </w:tcPr>
          <w:p w:rsidR="00FE5E05" w:rsidRDefault="003B7C5A" w:rsidP="00FE5E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FE5E05" w:rsidRDefault="00FE5E05" w:rsidP="00FE5E0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FE5E05">
        <w:trPr>
          <w:trHeight w:val="1191"/>
        </w:trPr>
        <w:tc>
          <w:tcPr>
            <w:tcW w:w="9498" w:type="dxa"/>
            <w:gridSpan w:val="2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FE5E0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FE5E05">
        <w:trPr>
          <w:trHeight w:val="1191"/>
        </w:trPr>
        <w:tc>
          <w:tcPr>
            <w:tcW w:w="9498" w:type="dxa"/>
            <w:gridSpan w:val="2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FE5E0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348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851" w:bottom="1134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2F0" w:rsidRDefault="00B632F0">
      <w:r>
        <w:separator/>
      </w:r>
    </w:p>
  </w:endnote>
  <w:endnote w:type="continuationSeparator" w:id="0">
    <w:p w:rsidR="00B632F0" w:rsidRDefault="00B63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805" w:rsidRDefault="00EE58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805" w:rsidRDefault="00EE58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2F0" w:rsidRDefault="00B632F0">
      <w:r>
        <w:separator/>
      </w:r>
    </w:p>
  </w:footnote>
  <w:footnote w:type="continuationSeparator" w:id="0">
    <w:p w:rsidR="00B632F0" w:rsidRDefault="00B63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805" w:rsidRDefault="00EE5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5805" w:rsidRDefault="00EE5805" w:rsidP="00EE580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EE5805" w:rsidRDefault="00EE5805" w:rsidP="00EE580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E5805" w:rsidRDefault="00EE5805" w:rsidP="00EE580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EE5805" w:rsidRDefault="00EE5805" w:rsidP="00EE580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5805" w:rsidRDefault="00EE5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49D3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5456"/>
    <w:rsid w:val="000E60D4"/>
    <w:rsid w:val="00106E78"/>
    <w:rsid w:val="0012187F"/>
    <w:rsid w:val="00130734"/>
    <w:rsid w:val="00135353"/>
    <w:rsid w:val="00154194"/>
    <w:rsid w:val="0018175B"/>
    <w:rsid w:val="00185E58"/>
    <w:rsid w:val="001B108F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407A2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40E4"/>
    <w:rsid w:val="00516FD7"/>
    <w:rsid w:val="005437F6"/>
    <w:rsid w:val="00546DE3"/>
    <w:rsid w:val="00554A5F"/>
    <w:rsid w:val="0057115A"/>
    <w:rsid w:val="00571405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031F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6948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AFC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32F0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491B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91400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4680"/>
    <w:rsid w:val="00E873D6"/>
    <w:rsid w:val="00EA217A"/>
    <w:rsid w:val="00EC4F92"/>
    <w:rsid w:val="00EE5805"/>
    <w:rsid w:val="00EF441F"/>
    <w:rsid w:val="00EF49EB"/>
    <w:rsid w:val="00EF594D"/>
    <w:rsid w:val="00EF751B"/>
    <w:rsid w:val="00F04C1B"/>
    <w:rsid w:val="00F06FE3"/>
    <w:rsid w:val="00F1013C"/>
    <w:rsid w:val="00F27EE1"/>
    <w:rsid w:val="00F34872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E5E05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3246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D08-3735-407B-98DE-AD5CBE1EB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58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27</cp:revision>
  <cp:lastPrinted>2018-04-05T01:06:00Z</cp:lastPrinted>
  <dcterms:created xsi:type="dcterms:W3CDTF">2019-02-04T07:47:00Z</dcterms:created>
  <dcterms:modified xsi:type="dcterms:W3CDTF">2019-09-03T03:55:00Z</dcterms:modified>
</cp:coreProperties>
</file>